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60439" w14:textId="3103F0AB" w:rsidR="00BA00AB" w:rsidRDefault="007300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Laurence BATHURST</w:t>
      </w:r>
      <w:r>
        <w:rPr>
          <w:rFonts w:cs="Times New Roman"/>
          <w:szCs w:val="24"/>
        </w:rPr>
        <w:t xml:space="preserve">       (fl.1440-60)</w:t>
      </w:r>
    </w:p>
    <w:p w14:paraId="20B70792" w14:textId="77777777" w:rsidR="007300BF" w:rsidRDefault="007300BF" w:rsidP="009139A6">
      <w:pPr>
        <w:pStyle w:val="NoSpacing"/>
        <w:rPr>
          <w:rFonts w:cs="Times New Roman"/>
          <w:szCs w:val="24"/>
        </w:rPr>
      </w:pPr>
    </w:p>
    <w:p w14:paraId="22BE4EA9" w14:textId="77777777" w:rsidR="007300BF" w:rsidRDefault="007300BF" w:rsidP="009139A6">
      <w:pPr>
        <w:pStyle w:val="NoSpacing"/>
        <w:rPr>
          <w:rFonts w:cs="Times New Roman"/>
          <w:szCs w:val="24"/>
        </w:rPr>
      </w:pPr>
    </w:p>
    <w:p w14:paraId="181CCF14" w14:textId="4B9A933F" w:rsidR="007300BF" w:rsidRDefault="007300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Sons:   Edward, Robert and John.   (E.D.B. p.45)</w:t>
      </w:r>
    </w:p>
    <w:p w14:paraId="6713F5E8" w14:textId="77777777" w:rsidR="007300BF" w:rsidRDefault="007300BF" w:rsidP="009139A6">
      <w:pPr>
        <w:pStyle w:val="NoSpacing"/>
        <w:rPr>
          <w:rFonts w:cs="Times New Roman"/>
          <w:szCs w:val="24"/>
        </w:rPr>
      </w:pPr>
    </w:p>
    <w:p w14:paraId="0615AF21" w14:textId="77777777" w:rsidR="007300BF" w:rsidRDefault="007300BF" w:rsidP="009139A6">
      <w:pPr>
        <w:pStyle w:val="NoSpacing"/>
        <w:rPr>
          <w:rFonts w:cs="Times New Roman"/>
          <w:szCs w:val="24"/>
        </w:rPr>
      </w:pPr>
    </w:p>
    <w:p w14:paraId="6BBA4252" w14:textId="6E1151F6" w:rsidR="007300BF" w:rsidRDefault="007300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He held lands in Cranbrook, Kent, and property in Canterbury.   (ibid.)</w:t>
      </w:r>
    </w:p>
    <w:p w14:paraId="049C2A00" w14:textId="77777777" w:rsidR="007300BF" w:rsidRDefault="007300BF" w:rsidP="009139A6">
      <w:pPr>
        <w:pStyle w:val="NoSpacing"/>
        <w:rPr>
          <w:rFonts w:cs="Times New Roman"/>
          <w:szCs w:val="24"/>
        </w:rPr>
      </w:pPr>
    </w:p>
    <w:p w14:paraId="0FB3C918" w14:textId="77777777" w:rsidR="007300BF" w:rsidRDefault="007300BF" w:rsidP="009139A6">
      <w:pPr>
        <w:pStyle w:val="NoSpacing"/>
        <w:rPr>
          <w:rFonts w:cs="Times New Roman"/>
          <w:szCs w:val="24"/>
        </w:rPr>
      </w:pPr>
    </w:p>
    <w:p w14:paraId="601B10C0" w14:textId="00053E5B" w:rsidR="007300BF" w:rsidRPr="007300BF" w:rsidRDefault="007300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May 2023</w:t>
      </w:r>
    </w:p>
    <w:sectPr w:rsidR="007300BF" w:rsidRPr="007300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6EE0E" w14:textId="77777777" w:rsidR="007300BF" w:rsidRDefault="007300BF" w:rsidP="009139A6">
      <w:r>
        <w:separator/>
      </w:r>
    </w:p>
  </w:endnote>
  <w:endnote w:type="continuationSeparator" w:id="0">
    <w:p w14:paraId="242EBA48" w14:textId="77777777" w:rsidR="007300BF" w:rsidRDefault="007300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428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6D9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387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CBC72" w14:textId="77777777" w:rsidR="007300BF" w:rsidRDefault="007300BF" w:rsidP="009139A6">
      <w:r>
        <w:separator/>
      </w:r>
    </w:p>
  </w:footnote>
  <w:footnote w:type="continuationSeparator" w:id="0">
    <w:p w14:paraId="2B08E8CD" w14:textId="77777777" w:rsidR="007300BF" w:rsidRDefault="007300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EE5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532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18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BF"/>
    <w:rsid w:val="000666E0"/>
    <w:rsid w:val="002510B7"/>
    <w:rsid w:val="005C130B"/>
    <w:rsid w:val="007300B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781E7"/>
  <w15:chartTrackingRefBased/>
  <w15:docId w15:val="{80D739B7-82D4-4ABA-AFEB-5AAB65AE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2023-05-05T13:48:00Z</dcterms:created>
  <dcterms:modified xsi:type="dcterms:W3CDTF">2023-05-05T13:54:00Z</dcterms:modified>
</cp:coreProperties>
</file>